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15886" w14:textId="77777777" w:rsidR="00AB5EB3" w:rsidRDefault="00AB5EB3" w:rsidP="00457B09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2"/>
        <w:gridCol w:w="5654"/>
      </w:tblGrid>
      <w:tr w:rsidR="00696FDB" w14:paraId="43D2A5C9" w14:textId="77777777" w:rsidTr="00AB5EB3">
        <w:tc>
          <w:tcPr>
            <w:tcW w:w="3372" w:type="dxa"/>
          </w:tcPr>
          <w:p w14:paraId="40EDDB48" w14:textId="77777777" w:rsidR="00696FDB" w:rsidRDefault="00696FDB" w:rsidP="00457B0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noProof/>
                <w:sz w:val="32"/>
                <w:szCs w:val="32"/>
                <w:lang w:eastAsia="en-ZA"/>
              </w:rPr>
              <w:drawing>
                <wp:inline distT="0" distB="0" distL="0" distR="0" wp14:anchorId="6774525C" wp14:editId="655915E6">
                  <wp:extent cx="2004384" cy="1068946"/>
                  <wp:effectExtent l="0" t="0" r="0" b="0"/>
                  <wp:docPr id="1" name="Picture 1" descr="A close up of a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JISA GreyScale [Primary Logo] Gre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8968" cy="10767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4" w:type="dxa"/>
          </w:tcPr>
          <w:p w14:paraId="00022164" w14:textId="77777777" w:rsidR="00696FDB" w:rsidRPr="00F06F23" w:rsidRDefault="0042694D" w:rsidP="002E321F">
            <w:pPr>
              <w:spacing w:line="240" w:lineRule="auto"/>
              <w:jc w:val="right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DISPOSITION DAYS</w:t>
            </w:r>
            <w:r w:rsidR="00BA3890">
              <w:rPr>
                <w:b/>
                <w:sz w:val="40"/>
                <w:szCs w:val="40"/>
              </w:rPr>
              <w:br/>
            </w:r>
            <w:r>
              <w:rPr>
                <w:b/>
                <w:sz w:val="40"/>
                <w:szCs w:val="40"/>
              </w:rPr>
              <w:t>IN THE GIVING OF THE</w:t>
            </w:r>
            <w:r w:rsidR="00BA3890">
              <w:rPr>
                <w:b/>
                <w:sz w:val="40"/>
                <w:szCs w:val="40"/>
              </w:rPr>
              <w:br/>
            </w:r>
            <w:r>
              <w:rPr>
                <w:b/>
                <w:sz w:val="40"/>
                <w:szCs w:val="40"/>
              </w:rPr>
              <w:t>SPIRITUAL EXERCISES</w:t>
            </w:r>
          </w:p>
          <w:p w14:paraId="6CC7B0B3" w14:textId="10E6A27E" w:rsidR="00696FDB" w:rsidRDefault="00084D2D" w:rsidP="002E321F">
            <w:pPr>
              <w:spacing w:line="240" w:lineRule="auto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b</w:t>
            </w:r>
            <w:r w:rsidR="00696FDB">
              <w:rPr>
                <w:i/>
                <w:sz w:val="28"/>
                <w:szCs w:val="28"/>
              </w:rPr>
              <w:t xml:space="preserve">y </w:t>
            </w:r>
            <w:r w:rsidR="00FD2D59">
              <w:rPr>
                <w:i/>
                <w:sz w:val="28"/>
                <w:szCs w:val="28"/>
              </w:rPr>
              <w:t>Adri-Marie van Heerden</w:t>
            </w:r>
          </w:p>
        </w:tc>
      </w:tr>
    </w:tbl>
    <w:p w14:paraId="032EE0DF" w14:textId="77777777" w:rsidR="00457B09" w:rsidRDefault="00457B09" w:rsidP="00457B09">
      <w:pPr>
        <w:pStyle w:val="ListParagraph"/>
        <w:spacing w:after="0" w:line="240" w:lineRule="auto"/>
        <w:ind w:left="0"/>
        <w:contextualSpacing w:val="0"/>
        <w:rPr>
          <w:b/>
          <w:bCs/>
          <w:sz w:val="32"/>
          <w:szCs w:val="32"/>
        </w:rPr>
      </w:pPr>
    </w:p>
    <w:p w14:paraId="0E73F3BC" w14:textId="77777777" w:rsidR="00457B09" w:rsidRDefault="00457B09" w:rsidP="00457B09">
      <w:pPr>
        <w:pStyle w:val="ListParagraph"/>
        <w:spacing w:after="0" w:line="240" w:lineRule="auto"/>
        <w:ind w:left="0"/>
        <w:contextualSpacing w:val="0"/>
        <w:rPr>
          <w:b/>
          <w:bCs/>
          <w:sz w:val="32"/>
          <w:szCs w:val="32"/>
        </w:rPr>
      </w:pPr>
    </w:p>
    <w:p w14:paraId="60DA4F36" w14:textId="77777777" w:rsidR="00AA7BBA" w:rsidRPr="00AA7BBA" w:rsidRDefault="00AA7BBA" w:rsidP="00457B09">
      <w:pPr>
        <w:pStyle w:val="ListParagraph"/>
        <w:spacing w:after="0" w:line="240" w:lineRule="auto"/>
        <w:ind w:left="0"/>
        <w:contextualSpacing w:val="0"/>
        <w:rPr>
          <w:b/>
          <w:bCs/>
          <w:sz w:val="32"/>
          <w:szCs w:val="32"/>
        </w:rPr>
      </w:pPr>
    </w:p>
    <w:p w14:paraId="321DBBD6" w14:textId="0108CCAB" w:rsidR="0042694D" w:rsidRDefault="0042694D" w:rsidP="00457B09">
      <w:pPr>
        <w:pStyle w:val="ListParagraph"/>
        <w:numPr>
          <w:ilvl w:val="0"/>
          <w:numId w:val="5"/>
        </w:numPr>
        <w:spacing w:after="0" w:line="240" w:lineRule="auto"/>
        <w:ind w:left="0"/>
        <w:contextualSpacing w:val="0"/>
        <w:rPr>
          <w:b/>
          <w:bCs/>
          <w:sz w:val="32"/>
          <w:szCs w:val="32"/>
        </w:rPr>
      </w:pPr>
      <w:r w:rsidRPr="0042694D">
        <w:rPr>
          <w:b/>
          <w:bCs/>
          <w:sz w:val="32"/>
          <w:szCs w:val="32"/>
        </w:rPr>
        <w:t xml:space="preserve">WHAT </w:t>
      </w:r>
      <w:r w:rsidR="00BA2C40">
        <w:rPr>
          <w:b/>
          <w:bCs/>
          <w:sz w:val="32"/>
          <w:szCs w:val="32"/>
        </w:rPr>
        <w:t>ARE</w:t>
      </w:r>
      <w:r w:rsidR="002928CC">
        <w:rPr>
          <w:b/>
          <w:bCs/>
          <w:sz w:val="32"/>
          <w:szCs w:val="32"/>
        </w:rPr>
        <w:t xml:space="preserve"> DISPOSITION DAYS</w:t>
      </w:r>
      <w:r w:rsidRPr="0042694D">
        <w:rPr>
          <w:b/>
          <w:bCs/>
          <w:sz w:val="32"/>
          <w:szCs w:val="32"/>
        </w:rPr>
        <w:t>?</w:t>
      </w:r>
    </w:p>
    <w:p w14:paraId="5021E74D" w14:textId="77777777" w:rsidR="000D3CED" w:rsidRDefault="000D3CED" w:rsidP="000D3CED">
      <w:pPr>
        <w:spacing w:after="0" w:line="240" w:lineRule="auto"/>
        <w:rPr>
          <w:b/>
          <w:bCs/>
          <w:sz w:val="32"/>
          <w:szCs w:val="32"/>
        </w:rPr>
      </w:pPr>
    </w:p>
    <w:p w14:paraId="6D8E4871" w14:textId="77777777" w:rsidR="000D3CED" w:rsidRDefault="000D3CED" w:rsidP="000D3CED">
      <w:pPr>
        <w:spacing w:after="0" w:line="240" w:lineRule="auto"/>
        <w:rPr>
          <w:i/>
          <w:iCs/>
          <w:sz w:val="32"/>
          <w:szCs w:val="32"/>
        </w:rPr>
      </w:pPr>
      <w:r w:rsidRPr="00C93CDE">
        <w:rPr>
          <w:b/>
          <w:bCs/>
          <w:sz w:val="32"/>
          <w:szCs w:val="32"/>
        </w:rPr>
        <w:t>D</w:t>
      </w:r>
      <w:r w:rsidRPr="002928CC">
        <w:rPr>
          <w:b/>
          <w:bCs/>
          <w:sz w:val="32"/>
          <w:szCs w:val="32"/>
        </w:rPr>
        <w:t>isposition</w:t>
      </w:r>
      <w:r w:rsidRPr="00C93CDE">
        <w:rPr>
          <w:b/>
          <w:bCs/>
          <w:sz w:val="32"/>
          <w:szCs w:val="32"/>
        </w:rPr>
        <w:t xml:space="preserve"> </w:t>
      </w:r>
      <w:r>
        <w:rPr>
          <w:sz w:val="32"/>
          <w:szCs w:val="32"/>
        </w:rPr>
        <w:t xml:space="preserve">   </w:t>
      </w:r>
      <w:r w:rsidRPr="002928CC">
        <w:rPr>
          <w:sz w:val="32"/>
          <w:szCs w:val="32"/>
        </w:rPr>
        <w:t>/</w:t>
      </w:r>
      <w:proofErr w:type="spellStart"/>
      <w:r w:rsidRPr="002928CC">
        <w:rPr>
          <w:sz w:val="32"/>
          <w:szCs w:val="32"/>
        </w:rPr>
        <w:t>dɪspəˈzɪʃ</w:t>
      </w:r>
      <w:proofErr w:type="spellEnd"/>
      <w:r w:rsidRPr="002928CC">
        <w:rPr>
          <w:sz w:val="32"/>
          <w:szCs w:val="32"/>
        </w:rPr>
        <w:t>(ə)n</w:t>
      </w:r>
      <w:proofErr w:type="gramStart"/>
      <w:r w:rsidRPr="002928CC">
        <w:rPr>
          <w:sz w:val="32"/>
          <w:szCs w:val="32"/>
        </w:rPr>
        <w:t>/</w:t>
      </w:r>
      <w:r>
        <w:rPr>
          <w:sz w:val="32"/>
          <w:szCs w:val="32"/>
        </w:rPr>
        <w:t xml:space="preserve">  </w:t>
      </w:r>
      <w:r w:rsidRPr="002928CC">
        <w:rPr>
          <w:i/>
          <w:iCs/>
          <w:sz w:val="32"/>
          <w:szCs w:val="32"/>
        </w:rPr>
        <w:t>noun</w:t>
      </w:r>
      <w:proofErr w:type="gramEnd"/>
    </w:p>
    <w:p w14:paraId="067E1755" w14:textId="77777777" w:rsidR="000D3CED" w:rsidRPr="002928CC" w:rsidRDefault="000D3CED" w:rsidP="000D3CED">
      <w:pPr>
        <w:spacing w:after="0" w:line="240" w:lineRule="auto"/>
        <w:rPr>
          <w:sz w:val="32"/>
          <w:szCs w:val="32"/>
        </w:rPr>
      </w:pPr>
    </w:p>
    <w:p w14:paraId="2E51CA28" w14:textId="77777777" w:rsidR="000D3CED" w:rsidRPr="00BA2C40" w:rsidRDefault="000D3CED" w:rsidP="000D3CED">
      <w:pPr>
        <w:pStyle w:val="ListParagraph"/>
        <w:numPr>
          <w:ilvl w:val="0"/>
          <w:numId w:val="9"/>
        </w:numPr>
        <w:spacing w:after="0" w:line="240" w:lineRule="auto"/>
        <w:rPr>
          <w:b/>
          <w:bCs/>
          <w:i/>
          <w:iCs/>
          <w:sz w:val="32"/>
          <w:szCs w:val="32"/>
        </w:rPr>
      </w:pPr>
      <w:r w:rsidRPr="00BA2C40">
        <w:rPr>
          <w:b/>
          <w:bCs/>
          <w:i/>
          <w:iCs/>
          <w:sz w:val="32"/>
          <w:szCs w:val="32"/>
        </w:rPr>
        <w:t>a person's inherent qualities of mind and character</w:t>
      </w:r>
    </w:p>
    <w:p w14:paraId="12C535CD" w14:textId="77777777" w:rsidR="000D3CED" w:rsidRPr="00A82D3E" w:rsidRDefault="000D3CED" w:rsidP="000D3CED">
      <w:pPr>
        <w:pStyle w:val="ListParagraph"/>
        <w:spacing w:after="0" w:line="240" w:lineRule="auto"/>
        <w:rPr>
          <w:sz w:val="32"/>
          <w:szCs w:val="32"/>
        </w:rPr>
      </w:pPr>
    </w:p>
    <w:p w14:paraId="32ADC813" w14:textId="77777777" w:rsidR="000D3CED" w:rsidRDefault="000D3CED" w:rsidP="000D3CED">
      <w:pPr>
        <w:spacing w:after="0" w:line="240" w:lineRule="auto"/>
        <w:rPr>
          <w:sz w:val="32"/>
          <w:szCs w:val="32"/>
        </w:rPr>
      </w:pPr>
      <w:r w:rsidRPr="002928CC">
        <w:rPr>
          <w:sz w:val="32"/>
          <w:szCs w:val="32"/>
        </w:rPr>
        <w:t>"</w:t>
      </w:r>
      <w:proofErr w:type="gramStart"/>
      <w:r w:rsidRPr="002928CC">
        <w:rPr>
          <w:sz w:val="32"/>
          <w:szCs w:val="32"/>
        </w:rPr>
        <w:t>your</w:t>
      </w:r>
      <w:proofErr w:type="gramEnd"/>
      <w:r w:rsidRPr="002928CC">
        <w:rPr>
          <w:sz w:val="32"/>
          <w:szCs w:val="32"/>
        </w:rPr>
        <w:t xml:space="preserve"> sunny disposition has a way of rubbing off on those around you"</w:t>
      </w:r>
    </w:p>
    <w:p w14:paraId="4FE14922" w14:textId="77777777" w:rsidR="000D3CED" w:rsidRPr="002928CC" w:rsidRDefault="000D3CED" w:rsidP="000D3CED">
      <w:pPr>
        <w:spacing w:after="0" w:line="240" w:lineRule="auto"/>
        <w:rPr>
          <w:sz w:val="32"/>
          <w:szCs w:val="32"/>
        </w:rPr>
      </w:pPr>
    </w:p>
    <w:p w14:paraId="10BF7B17" w14:textId="77777777" w:rsidR="000D3CED" w:rsidRPr="002928CC" w:rsidRDefault="000D3CED" w:rsidP="000D3CED">
      <w:pPr>
        <w:spacing w:after="0" w:line="240" w:lineRule="auto"/>
        <w:rPr>
          <w:sz w:val="32"/>
          <w:szCs w:val="32"/>
        </w:rPr>
      </w:pPr>
      <w:r w:rsidRPr="002928CC">
        <w:rPr>
          <w:sz w:val="32"/>
          <w:szCs w:val="32"/>
        </w:rPr>
        <w:t>Similar:</w:t>
      </w:r>
      <w:r>
        <w:rPr>
          <w:sz w:val="32"/>
          <w:szCs w:val="32"/>
        </w:rPr>
        <w:t xml:space="preserve"> </w:t>
      </w:r>
      <w:r w:rsidRPr="002928CC">
        <w:rPr>
          <w:sz w:val="32"/>
          <w:szCs w:val="32"/>
        </w:rPr>
        <w:t>temperament</w:t>
      </w:r>
      <w:r>
        <w:rPr>
          <w:sz w:val="32"/>
          <w:szCs w:val="32"/>
        </w:rPr>
        <w:t xml:space="preserve">, </w:t>
      </w:r>
      <w:r w:rsidRPr="002928CC">
        <w:rPr>
          <w:sz w:val="32"/>
          <w:szCs w:val="32"/>
        </w:rPr>
        <w:t>nature</w:t>
      </w:r>
      <w:r>
        <w:rPr>
          <w:sz w:val="32"/>
          <w:szCs w:val="32"/>
        </w:rPr>
        <w:t xml:space="preserve">, </w:t>
      </w:r>
      <w:r w:rsidRPr="002928CC">
        <w:rPr>
          <w:sz w:val="32"/>
          <w:szCs w:val="32"/>
        </w:rPr>
        <w:t>character</w:t>
      </w:r>
      <w:r>
        <w:rPr>
          <w:sz w:val="32"/>
          <w:szCs w:val="32"/>
        </w:rPr>
        <w:t xml:space="preserve">, </w:t>
      </w:r>
      <w:r w:rsidRPr="002928CC">
        <w:rPr>
          <w:sz w:val="32"/>
          <w:szCs w:val="32"/>
        </w:rPr>
        <w:t>constitution</w:t>
      </w:r>
      <w:r>
        <w:rPr>
          <w:sz w:val="32"/>
          <w:szCs w:val="32"/>
        </w:rPr>
        <w:t xml:space="preserve">, </w:t>
      </w:r>
      <w:r w:rsidRPr="002928CC">
        <w:rPr>
          <w:sz w:val="32"/>
          <w:szCs w:val="32"/>
        </w:rPr>
        <w:t>make-up</w:t>
      </w:r>
    </w:p>
    <w:p w14:paraId="1CE1DDC0" w14:textId="77777777" w:rsidR="000D3CED" w:rsidRPr="002928CC" w:rsidRDefault="000D3CED" w:rsidP="000D3CED">
      <w:pPr>
        <w:spacing w:after="0" w:line="240" w:lineRule="auto"/>
        <w:rPr>
          <w:sz w:val="32"/>
          <w:szCs w:val="32"/>
        </w:rPr>
      </w:pPr>
      <w:r w:rsidRPr="002928CC">
        <w:rPr>
          <w:sz w:val="32"/>
          <w:szCs w:val="32"/>
        </w:rPr>
        <w:t>Grain</w:t>
      </w:r>
      <w:r>
        <w:rPr>
          <w:sz w:val="32"/>
          <w:szCs w:val="32"/>
        </w:rPr>
        <w:t xml:space="preserve">, </w:t>
      </w:r>
      <w:r w:rsidRPr="002928CC">
        <w:rPr>
          <w:sz w:val="32"/>
          <w:szCs w:val="32"/>
        </w:rPr>
        <w:t>humour</w:t>
      </w:r>
      <w:r>
        <w:rPr>
          <w:sz w:val="32"/>
          <w:szCs w:val="32"/>
        </w:rPr>
        <w:t xml:space="preserve">, </w:t>
      </w:r>
      <w:r w:rsidRPr="002928CC">
        <w:rPr>
          <w:sz w:val="32"/>
          <w:szCs w:val="32"/>
        </w:rPr>
        <w:t>temper</w:t>
      </w:r>
      <w:r>
        <w:rPr>
          <w:sz w:val="32"/>
          <w:szCs w:val="32"/>
        </w:rPr>
        <w:t xml:space="preserve">, </w:t>
      </w:r>
      <w:r w:rsidRPr="002928CC">
        <w:rPr>
          <w:sz w:val="32"/>
          <w:szCs w:val="32"/>
        </w:rPr>
        <w:t>mentality</w:t>
      </w:r>
      <w:r>
        <w:rPr>
          <w:sz w:val="32"/>
          <w:szCs w:val="32"/>
        </w:rPr>
        <w:t xml:space="preserve">, </w:t>
      </w:r>
      <w:r w:rsidRPr="002928CC">
        <w:rPr>
          <w:sz w:val="32"/>
          <w:szCs w:val="32"/>
        </w:rPr>
        <w:t>turn of mind</w:t>
      </w:r>
    </w:p>
    <w:p w14:paraId="2004D1AA" w14:textId="77777777" w:rsidR="000D3CED" w:rsidRPr="002928CC" w:rsidRDefault="000D3CED" w:rsidP="000D3CED">
      <w:pPr>
        <w:spacing w:after="0" w:line="240" w:lineRule="auto"/>
        <w:rPr>
          <w:sz w:val="32"/>
          <w:szCs w:val="32"/>
        </w:rPr>
      </w:pPr>
    </w:p>
    <w:p w14:paraId="73EC2219" w14:textId="77777777" w:rsidR="000D3CED" w:rsidRPr="00BA2C40" w:rsidRDefault="000D3CED" w:rsidP="000D3CED">
      <w:pPr>
        <w:pStyle w:val="ListParagraph"/>
        <w:numPr>
          <w:ilvl w:val="0"/>
          <w:numId w:val="9"/>
        </w:numPr>
        <w:spacing w:after="0" w:line="240" w:lineRule="auto"/>
        <w:rPr>
          <w:b/>
          <w:bCs/>
          <w:i/>
          <w:iCs/>
          <w:sz w:val="32"/>
          <w:szCs w:val="32"/>
        </w:rPr>
      </w:pPr>
      <w:r w:rsidRPr="00BA2C40">
        <w:rPr>
          <w:b/>
          <w:bCs/>
          <w:i/>
          <w:iCs/>
          <w:sz w:val="32"/>
          <w:szCs w:val="32"/>
        </w:rPr>
        <w:t>the way in which something is placed or arranged, especially in relation to other things.</w:t>
      </w:r>
    </w:p>
    <w:p w14:paraId="44E513E4" w14:textId="77777777" w:rsidR="000D3CED" w:rsidRPr="00A82D3E" w:rsidRDefault="000D3CED" w:rsidP="000D3CED">
      <w:pPr>
        <w:pStyle w:val="ListParagraph"/>
        <w:spacing w:after="0" w:line="240" w:lineRule="auto"/>
        <w:rPr>
          <w:sz w:val="32"/>
          <w:szCs w:val="32"/>
        </w:rPr>
      </w:pPr>
    </w:p>
    <w:p w14:paraId="2338E094" w14:textId="77777777" w:rsidR="000D3CED" w:rsidRDefault="000D3CED" w:rsidP="000D3CED">
      <w:pPr>
        <w:spacing w:after="0" w:line="240" w:lineRule="auto"/>
        <w:rPr>
          <w:sz w:val="32"/>
          <w:szCs w:val="32"/>
        </w:rPr>
      </w:pPr>
      <w:r w:rsidRPr="002928CC">
        <w:rPr>
          <w:sz w:val="32"/>
          <w:szCs w:val="32"/>
        </w:rPr>
        <w:t>"</w:t>
      </w:r>
      <w:proofErr w:type="gramStart"/>
      <w:r w:rsidRPr="002928CC">
        <w:rPr>
          <w:sz w:val="32"/>
          <w:szCs w:val="32"/>
        </w:rPr>
        <w:t>the</w:t>
      </w:r>
      <w:proofErr w:type="gramEnd"/>
      <w:r w:rsidRPr="002928CC">
        <w:rPr>
          <w:sz w:val="32"/>
          <w:szCs w:val="32"/>
        </w:rPr>
        <w:t xml:space="preserve"> plan shows the disposition of the rooms"</w:t>
      </w:r>
    </w:p>
    <w:p w14:paraId="580C63EF" w14:textId="77777777" w:rsidR="000D3CED" w:rsidRPr="002928CC" w:rsidRDefault="000D3CED" w:rsidP="000D3CED">
      <w:pPr>
        <w:spacing w:after="0" w:line="240" w:lineRule="auto"/>
        <w:rPr>
          <w:sz w:val="32"/>
          <w:szCs w:val="32"/>
        </w:rPr>
      </w:pPr>
    </w:p>
    <w:p w14:paraId="6E629D51" w14:textId="77777777" w:rsidR="000D3CED" w:rsidRPr="002928CC" w:rsidRDefault="000D3CED" w:rsidP="000D3CED">
      <w:pPr>
        <w:tabs>
          <w:tab w:val="left" w:pos="3250"/>
        </w:tabs>
        <w:spacing w:after="0" w:line="240" w:lineRule="auto"/>
        <w:rPr>
          <w:sz w:val="32"/>
          <w:szCs w:val="32"/>
        </w:rPr>
      </w:pPr>
      <w:r w:rsidRPr="002928CC">
        <w:rPr>
          <w:sz w:val="32"/>
          <w:szCs w:val="32"/>
        </w:rPr>
        <w:t>Similar:</w:t>
      </w:r>
      <w:r>
        <w:rPr>
          <w:sz w:val="32"/>
          <w:szCs w:val="32"/>
        </w:rPr>
        <w:t xml:space="preserve"> </w:t>
      </w:r>
      <w:r w:rsidRPr="002928CC">
        <w:rPr>
          <w:sz w:val="32"/>
          <w:szCs w:val="32"/>
        </w:rPr>
        <w:t>arrangement</w:t>
      </w:r>
      <w:r>
        <w:rPr>
          <w:sz w:val="32"/>
          <w:szCs w:val="32"/>
        </w:rPr>
        <w:t xml:space="preserve">, </w:t>
      </w:r>
      <w:r w:rsidRPr="002928CC">
        <w:rPr>
          <w:sz w:val="32"/>
          <w:szCs w:val="32"/>
        </w:rPr>
        <w:t>arranging</w:t>
      </w:r>
      <w:r>
        <w:rPr>
          <w:sz w:val="32"/>
          <w:szCs w:val="32"/>
        </w:rPr>
        <w:t xml:space="preserve">, </w:t>
      </w:r>
      <w:r w:rsidRPr="002928CC">
        <w:rPr>
          <w:sz w:val="32"/>
          <w:szCs w:val="32"/>
        </w:rPr>
        <w:t>disposal</w:t>
      </w:r>
      <w:r>
        <w:rPr>
          <w:sz w:val="32"/>
          <w:szCs w:val="32"/>
        </w:rPr>
        <w:t xml:space="preserve">, </w:t>
      </w:r>
      <w:r w:rsidRPr="002928CC">
        <w:rPr>
          <w:sz w:val="32"/>
          <w:szCs w:val="32"/>
        </w:rPr>
        <w:t>ordering</w:t>
      </w:r>
      <w:r>
        <w:rPr>
          <w:sz w:val="32"/>
          <w:szCs w:val="32"/>
        </w:rPr>
        <w:t xml:space="preserve">, </w:t>
      </w:r>
      <w:r w:rsidRPr="002928CC">
        <w:rPr>
          <w:sz w:val="32"/>
          <w:szCs w:val="32"/>
        </w:rPr>
        <w:t>positioning</w:t>
      </w:r>
    </w:p>
    <w:p w14:paraId="583A0FEE" w14:textId="77777777" w:rsidR="000D3CED" w:rsidRPr="002928CC" w:rsidRDefault="000D3CED" w:rsidP="000D3CED">
      <w:pPr>
        <w:spacing w:after="0" w:line="240" w:lineRule="auto"/>
        <w:rPr>
          <w:sz w:val="32"/>
          <w:szCs w:val="32"/>
        </w:rPr>
      </w:pPr>
      <w:r w:rsidRPr="002928CC">
        <w:rPr>
          <w:sz w:val="32"/>
          <w:szCs w:val="32"/>
        </w:rPr>
        <w:t>placement</w:t>
      </w:r>
    </w:p>
    <w:p w14:paraId="5ECFF1C1" w14:textId="77777777" w:rsidR="000D3CED" w:rsidRDefault="000D3CED" w:rsidP="000D3CED">
      <w:pPr>
        <w:spacing w:after="0" w:line="240" w:lineRule="auto"/>
        <w:rPr>
          <w:b/>
          <w:bCs/>
          <w:sz w:val="32"/>
          <w:szCs w:val="32"/>
        </w:rPr>
      </w:pPr>
    </w:p>
    <w:p w14:paraId="71EFAAC2" w14:textId="77777777" w:rsidR="000D3CED" w:rsidRPr="000D3CED" w:rsidRDefault="000D3CED" w:rsidP="000D3CED">
      <w:pPr>
        <w:spacing w:after="0" w:line="240" w:lineRule="auto"/>
        <w:rPr>
          <w:b/>
          <w:bCs/>
          <w:sz w:val="32"/>
          <w:szCs w:val="32"/>
        </w:rPr>
      </w:pPr>
    </w:p>
    <w:p w14:paraId="07FCBA69" w14:textId="7229B404" w:rsidR="00CB055D" w:rsidRDefault="000D3CED" w:rsidP="00457B09">
      <w:pPr>
        <w:pStyle w:val="ListParagraph"/>
        <w:numPr>
          <w:ilvl w:val="0"/>
          <w:numId w:val="5"/>
        </w:numPr>
        <w:spacing w:after="0" w:line="240" w:lineRule="auto"/>
        <w:ind w:left="0"/>
        <w:contextualSpacing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WHY ARE THEY IMPORTANT?</w:t>
      </w:r>
    </w:p>
    <w:p w14:paraId="720F3CDF" w14:textId="77777777" w:rsidR="000D3CED" w:rsidRDefault="000D3CED" w:rsidP="000D3CED">
      <w:pPr>
        <w:spacing w:after="0" w:line="240" w:lineRule="auto"/>
        <w:rPr>
          <w:b/>
          <w:bCs/>
          <w:sz w:val="32"/>
          <w:szCs w:val="32"/>
        </w:rPr>
      </w:pPr>
    </w:p>
    <w:p w14:paraId="7A83260E" w14:textId="77777777" w:rsidR="000D3CED" w:rsidRDefault="000D3CED" w:rsidP="000D3CED">
      <w:pPr>
        <w:spacing w:after="0" w:line="240" w:lineRule="auto"/>
        <w:rPr>
          <w:b/>
          <w:bCs/>
          <w:sz w:val="32"/>
          <w:szCs w:val="32"/>
        </w:rPr>
      </w:pPr>
    </w:p>
    <w:p w14:paraId="0AF4D7C6" w14:textId="77777777" w:rsidR="000D3CED" w:rsidRDefault="000D3CED" w:rsidP="000D3CED">
      <w:pPr>
        <w:spacing w:after="0" w:line="240" w:lineRule="auto"/>
        <w:rPr>
          <w:b/>
          <w:bCs/>
          <w:sz w:val="32"/>
          <w:szCs w:val="32"/>
        </w:rPr>
      </w:pPr>
    </w:p>
    <w:p w14:paraId="1395DC85" w14:textId="77777777" w:rsidR="000D3CED" w:rsidRDefault="000D3CED" w:rsidP="000D3CED">
      <w:pPr>
        <w:spacing w:after="0" w:line="240" w:lineRule="auto"/>
        <w:rPr>
          <w:b/>
          <w:bCs/>
          <w:sz w:val="32"/>
          <w:szCs w:val="32"/>
        </w:rPr>
      </w:pPr>
    </w:p>
    <w:p w14:paraId="78D5D5D3" w14:textId="77777777" w:rsidR="000D3CED" w:rsidRDefault="000D3CED" w:rsidP="000D3CED">
      <w:pPr>
        <w:spacing w:after="0" w:line="240" w:lineRule="auto"/>
        <w:rPr>
          <w:b/>
          <w:bCs/>
          <w:sz w:val="32"/>
          <w:szCs w:val="32"/>
        </w:rPr>
      </w:pPr>
    </w:p>
    <w:p w14:paraId="42894B7B" w14:textId="77777777" w:rsidR="000D3CED" w:rsidRDefault="000D3CED" w:rsidP="000D3CED">
      <w:pPr>
        <w:spacing w:after="0" w:line="240" w:lineRule="auto"/>
        <w:rPr>
          <w:b/>
          <w:bCs/>
          <w:sz w:val="32"/>
          <w:szCs w:val="32"/>
        </w:rPr>
      </w:pPr>
    </w:p>
    <w:p w14:paraId="0750F374" w14:textId="77777777" w:rsidR="000D3CED" w:rsidRDefault="000D3CED" w:rsidP="000D3CED">
      <w:pPr>
        <w:spacing w:after="0" w:line="240" w:lineRule="auto"/>
        <w:rPr>
          <w:b/>
          <w:bCs/>
          <w:sz w:val="32"/>
          <w:szCs w:val="32"/>
        </w:rPr>
      </w:pPr>
    </w:p>
    <w:p w14:paraId="18F5421F" w14:textId="77777777" w:rsidR="00981E9C" w:rsidRPr="000D3CED" w:rsidRDefault="00981E9C" w:rsidP="000D3CED">
      <w:pPr>
        <w:spacing w:after="0" w:line="240" w:lineRule="auto"/>
        <w:rPr>
          <w:b/>
          <w:bCs/>
          <w:sz w:val="32"/>
          <w:szCs w:val="32"/>
        </w:rPr>
      </w:pPr>
    </w:p>
    <w:p w14:paraId="7A483B0E" w14:textId="1758BFB9" w:rsidR="000D3CED" w:rsidRDefault="000D3CED" w:rsidP="000D3CED">
      <w:pPr>
        <w:pStyle w:val="ListParagraph"/>
        <w:numPr>
          <w:ilvl w:val="0"/>
          <w:numId w:val="5"/>
        </w:numPr>
        <w:spacing w:after="0" w:line="240" w:lineRule="auto"/>
        <w:ind w:left="0"/>
        <w:contextualSpacing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THE DISPOSITION</w:t>
      </w:r>
      <w:r w:rsidR="00341ED1">
        <w:rPr>
          <w:b/>
          <w:bCs/>
          <w:sz w:val="32"/>
          <w:szCs w:val="32"/>
        </w:rPr>
        <w:t>S</w:t>
      </w:r>
      <w:r>
        <w:rPr>
          <w:b/>
          <w:bCs/>
          <w:sz w:val="32"/>
          <w:szCs w:val="32"/>
        </w:rPr>
        <w:t>:</w:t>
      </w:r>
    </w:p>
    <w:p w14:paraId="37A73C94" w14:textId="77777777" w:rsidR="000D3CED" w:rsidRDefault="000D3CED" w:rsidP="000D3CED">
      <w:pPr>
        <w:spacing w:after="0" w:line="240" w:lineRule="auto"/>
        <w:rPr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D3CED" w14:paraId="593AE3C3" w14:textId="77777777" w:rsidTr="000D3CED">
        <w:tc>
          <w:tcPr>
            <w:tcW w:w="4508" w:type="dxa"/>
          </w:tcPr>
          <w:p w14:paraId="4CF824FA" w14:textId="77777777" w:rsidR="000D3CED" w:rsidRDefault="00A657CC" w:rsidP="00A657CC"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bookmarkStart w:id="0" w:name="_Hlk99351195"/>
            <w:r>
              <w:rPr>
                <w:b/>
                <w:bCs/>
                <w:sz w:val="32"/>
                <w:szCs w:val="32"/>
              </w:rPr>
              <w:t>IN THE PERSON</w:t>
            </w:r>
          </w:p>
          <w:p w14:paraId="57932E22" w14:textId="2E24986C" w:rsidR="00124E5E" w:rsidRDefault="00124E5E" w:rsidP="00A657CC"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508" w:type="dxa"/>
          </w:tcPr>
          <w:p w14:paraId="445DB022" w14:textId="3524308B" w:rsidR="000D3CED" w:rsidRDefault="00A657CC" w:rsidP="00A657CC">
            <w:pPr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PRACTICALLY</w:t>
            </w:r>
          </w:p>
        </w:tc>
      </w:tr>
      <w:bookmarkEnd w:id="0"/>
      <w:tr w:rsidR="000D3CED" w14:paraId="14AF82D1" w14:textId="77777777" w:rsidTr="000D3CED">
        <w:tc>
          <w:tcPr>
            <w:tcW w:w="4508" w:type="dxa"/>
          </w:tcPr>
          <w:p w14:paraId="0C80A9B5" w14:textId="70A7BDDB" w:rsidR="000D3CED" w:rsidRDefault="008E5300" w:rsidP="00A657CC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b/>
                <w:bCs/>
                <w:sz w:val="28"/>
                <w:szCs w:val="28"/>
              </w:rPr>
            </w:pPr>
            <w:r w:rsidRPr="00981E9C">
              <w:rPr>
                <w:b/>
                <w:bCs/>
                <w:sz w:val="28"/>
                <w:szCs w:val="28"/>
              </w:rPr>
              <w:t>What brought you here?</w:t>
            </w:r>
          </w:p>
          <w:p w14:paraId="0F1BBF18" w14:textId="1D309AEC" w:rsidR="004B0ED8" w:rsidRPr="00981E9C" w:rsidRDefault="004B0ED8" w:rsidP="004B0ED8">
            <w:pPr>
              <w:pStyle w:val="ListParagraph"/>
              <w:spacing w:line="240" w:lineRule="auto"/>
              <w:ind w:left="45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Desire</w:t>
            </w:r>
          </w:p>
          <w:p w14:paraId="766F77CC" w14:textId="77777777" w:rsidR="008E5300" w:rsidRDefault="008E5300" w:rsidP="008E530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027F8D3F" w14:textId="77777777" w:rsidR="006B4C65" w:rsidRDefault="006B4C65" w:rsidP="008E530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0DE7FF8B" w14:textId="77777777" w:rsidR="006B4C65" w:rsidRDefault="006B4C65" w:rsidP="008E530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64641DA9" w14:textId="77777777" w:rsidR="006B4C65" w:rsidRDefault="006B4C65" w:rsidP="008E530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0532449B" w14:textId="77777777" w:rsidR="006B4C65" w:rsidRDefault="006B4C65" w:rsidP="008E530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39566A97" w14:textId="77777777" w:rsidR="006B4C65" w:rsidRDefault="006B4C65" w:rsidP="008E530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1EE3B123" w14:textId="77777777" w:rsidR="006B4C65" w:rsidRDefault="006B4C65" w:rsidP="008E530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05343E40" w14:textId="77777777" w:rsidR="006B4C65" w:rsidRDefault="006B4C65" w:rsidP="008E530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2C0535DD" w14:textId="77777777" w:rsidR="006B4C65" w:rsidRDefault="006B4C65" w:rsidP="008E530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3E203114" w14:textId="77777777" w:rsidR="006B4C65" w:rsidRDefault="006B4C65" w:rsidP="008E530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61ECC8F7" w14:textId="77777777" w:rsidR="006B4C65" w:rsidRDefault="006B4C65" w:rsidP="008E530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067E3A3" w14:textId="77777777" w:rsidR="006B4C65" w:rsidRDefault="006B4C65" w:rsidP="008E530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334B99BD" w14:textId="77777777" w:rsidR="006B4C65" w:rsidRDefault="006B4C65" w:rsidP="008E530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4340A0C2" w14:textId="3C94CB64" w:rsidR="006B4C65" w:rsidRPr="00981E9C" w:rsidRDefault="006B4C65" w:rsidP="008E530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08" w:type="dxa"/>
          </w:tcPr>
          <w:p w14:paraId="000C6457" w14:textId="5DF38430" w:rsidR="000D3CED" w:rsidRPr="00981E9C" w:rsidRDefault="00201525" w:rsidP="008E5300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b/>
                <w:bCs/>
                <w:sz w:val="28"/>
                <w:szCs w:val="28"/>
              </w:rPr>
            </w:pPr>
            <w:r w:rsidRPr="00981E9C">
              <w:rPr>
                <w:b/>
                <w:bCs/>
                <w:sz w:val="28"/>
                <w:szCs w:val="28"/>
              </w:rPr>
              <w:t xml:space="preserve">What </w:t>
            </w:r>
            <w:r w:rsidR="00821F72" w:rsidRPr="00981E9C">
              <w:rPr>
                <w:b/>
                <w:bCs/>
                <w:sz w:val="28"/>
                <w:szCs w:val="28"/>
              </w:rPr>
              <w:t>are</w:t>
            </w:r>
            <w:r w:rsidRPr="00981E9C">
              <w:rPr>
                <w:b/>
                <w:bCs/>
                <w:sz w:val="28"/>
                <w:szCs w:val="28"/>
              </w:rPr>
              <w:t xml:space="preserve"> the Spiritual Exercises?</w:t>
            </w:r>
            <w:r w:rsidR="004B0ED8">
              <w:rPr>
                <w:b/>
                <w:bCs/>
                <w:sz w:val="28"/>
                <w:szCs w:val="28"/>
              </w:rPr>
              <w:t xml:space="preserve"> Setting expectations</w:t>
            </w:r>
          </w:p>
          <w:p w14:paraId="4A5B8F31" w14:textId="77777777" w:rsidR="00201525" w:rsidRPr="00981E9C" w:rsidRDefault="00201525" w:rsidP="0020152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2164020D" w14:textId="19A0D6C2" w:rsidR="00201525" w:rsidRPr="00981E9C" w:rsidRDefault="00201525" w:rsidP="0020152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D3CED" w14:paraId="6283B246" w14:textId="77777777" w:rsidTr="000D3CED">
        <w:tc>
          <w:tcPr>
            <w:tcW w:w="4508" w:type="dxa"/>
          </w:tcPr>
          <w:p w14:paraId="1828438F" w14:textId="77777777" w:rsidR="000D3CED" w:rsidRPr="00981E9C" w:rsidRDefault="00201525" w:rsidP="008E5300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b/>
                <w:bCs/>
                <w:sz w:val="28"/>
                <w:szCs w:val="28"/>
              </w:rPr>
            </w:pPr>
            <w:r w:rsidRPr="00981E9C">
              <w:rPr>
                <w:b/>
                <w:bCs/>
                <w:sz w:val="28"/>
                <w:szCs w:val="28"/>
              </w:rPr>
              <w:t>Openness and Generosity (Annotation 5)</w:t>
            </w:r>
          </w:p>
          <w:p w14:paraId="6FC078BF" w14:textId="77777777" w:rsidR="00D9462B" w:rsidRDefault="00D9462B" w:rsidP="00D9462B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72433ADC" w14:textId="77777777" w:rsidR="006B4C65" w:rsidRDefault="006B4C65" w:rsidP="00D9462B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6B7D0763" w14:textId="77777777" w:rsidR="006B4C65" w:rsidRDefault="006B4C65" w:rsidP="00D9462B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014F6B8C" w14:textId="77777777" w:rsidR="006B4C65" w:rsidRDefault="006B4C65" w:rsidP="00D9462B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229A5F7" w14:textId="77777777" w:rsidR="006B4C65" w:rsidRDefault="006B4C65" w:rsidP="00D9462B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4146750E" w14:textId="77777777" w:rsidR="006B4C65" w:rsidRDefault="006B4C65" w:rsidP="00D9462B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3548F346" w14:textId="77777777" w:rsidR="006B4C65" w:rsidRDefault="006B4C65" w:rsidP="00D9462B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665223F2" w14:textId="77777777" w:rsidR="006B4C65" w:rsidRDefault="006B4C65" w:rsidP="00D9462B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611ED9B1" w14:textId="77777777" w:rsidR="006B4C65" w:rsidRDefault="006B4C65" w:rsidP="00D9462B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6B2C6C6B" w14:textId="77777777" w:rsidR="006B4C65" w:rsidRDefault="006B4C65" w:rsidP="00D9462B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446A36E1" w14:textId="77777777" w:rsidR="006B4C65" w:rsidRDefault="006B4C65" w:rsidP="00D9462B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1F559FE" w14:textId="77777777" w:rsidR="006B4C65" w:rsidRDefault="006B4C65" w:rsidP="00D9462B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7294FFD0" w14:textId="77777777" w:rsidR="006B4C65" w:rsidRPr="00981E9C" w:rsidRDefault="006B4C65" w:rsidP="00D9462B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2C3A5A74" w14:textId="78DA74D1" w:rsidR="00D9462B" w:rsidRPr="00981E9C" w:rsidRDefault="00D9462B" w:rsidP="00D9462B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08" w:type="dxa"/>
          </w:tcPr>
          <w:p w14:paraId="55ACD567" w14:textId="74770F27" w:rsidR="000D3CED" w:rsidRPr="00981E9C" w:rsidRDefault="00D9462B" w:rsidP="00D9462B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b/>
                <w:bCs/>
                <w:sz w:val="28"/>
                <w:szCs w:val="28"/>
              </w:rPr>
            </w:pPr>
            <w:r w:rsidRPr="00981E9C">
              <w:rPr>
                <w:b/>
                <w:bCs/>
                <w:sz w:val="28"/>
                <w:szCs w:val="28"/>
              </w:rPr>
              <w:t>Rapport</w:t>
            </w:r>
            <w:r w:rsidR="004B0ED8">
              <w:rPr>
                <w:b/>
                <w:bCs/>
                <w:sz w:val="28"/>
                <w:szCs w:val="28"/>
              </w:rPr>
              <w:t xml:space="preserve"> and </w:t>
            </w:r>
            <w:r w:rsidR="00821F72">
              <w:rPr>
                <w:b/>
                <w:bCs/>
                <w:sz w:val="28"/>
                <w:szCs w:val="28"/>
              </w:rPr>
              <w:t>getting</w:t>
            </w:r>
            <w:r w:rsidR="004B0ED8">
              <w:rPr>
                <w:b/>
                <w:bCs/>
                <w:sz w:val="28"/>
                <w:szCs w:val="28"/>
              </w:rPr>
              <w:t xml:space="preserve"> to know each other</w:t>
            </w:r>
          </w:p>
        </w:tc>
      </w:tr>
      <w:tr w:rsidR="00114625" w14:paraId="1D5740EF" w14:textId="77777777" w:rsidTr="000D3CED">
        <w:tc>
          <w:tcPr>
            <w:tcW w:w="4508" w:type="dxa"/>
          </w:tcPr>
          <w:p w14:paraId="6061C37A" w14:textId="77777777" w:rsidR="00E02773" w:rsidRPr="00E02773" w:rsidRDefault="00E02773" w:rsidP="00E02773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02773">
              <w:rPr>
                <w:b/>
                <w:bCs/>
                <w:sz w:val="28"/>
                <w:szCs w:val="28"/>
              </w:rPr>
              <w:lastRenderedPageBreak/>
              <w:t>IN THE PERSON</w:t>
            </w:r>
          </w:p>
          <w:p w14:paraId="37BC827F" w14:textId="2833D8A3" w:rsidR="00114625" w:rsidRPr="00114625" w:rsidRDefault="00E02773" w:rsidP="00E02773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E02773">
              <w:rPr>
                <w:b/>
                <w:bCs/>
                <w:sz w:val="28"/>
                <w:szCs w:val="28"/>
              </w:rPr>
              <w:tab/>
            </w:r>
          </w:p>
        </w:tc>
        <w:tc>
          <w:tcPr>
            <w:tcW w:w="4508" w:type="dxa"/>
          </w:tcPr>
          <w:p w14:paraId="55E71681" w14:textId="0FE1AF81" w:rsidR="00114625" w:rsidRPr="00114625" w:rsidRDefault="00E02773" w:rsidP="00E02773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PRACTICALLY</w:t>
            </w:r>
          </w:p>
        </w:tc>
      </w:tr>
      <w:tr w:rsidR="000D3CED" w14:paraId="6D0EA495" w14:textId="77777777" w:rsidTr="000D3CED">
        <w:tc>
          <w:tcPr>
            <w:tcW w:w="4508" w:type="dxa"/>
          </w:tcPr>
          <w:p w14:paraId="77F2AF2D" w14:textId="77777777" w:rsidR="000D3CED" w:rsidRDefault="00581AD2" w:rsidP="00D9462B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b/>
                <w:bCs/>
                <w:sz w:val="28"/>
                <w:szCs w:val="28"/>
              </w:rPr>
            </w:pPr>
            <w:r w:rsidRPr="00981E9C">
              <w:rPr>
                <w:b/>
                <w:bCs/>
                <w:sz w:val="28"/>
                <w:szCs w:val="28"/>
              </w:rPr>
              <w:t>Life with God</w:t>
            </w:r>
          </w:p>
          <w:p w14:paraId="45AF5870" w14:textId="77777777" w:rsidR="006B4C65" w:rsidRDefault="006B4C65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2CCBC7C5" w14:textId="77777777" w:rsidR="006B4C65" w:rsidRDefault="006B4C65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7B0CA0B" w14:textId="77777777" w:rsidR="006B4C65" w:rsidRDefault="006B4C65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2B91DC89" w14:textId="77777777" w:rsidR="006B4C65" w:rsidRDefault="006B4C65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7D3C85AE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0209F15E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647DAB0F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75C040AA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0E0E949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6108CF0E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4A787910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61AB56B8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612D17F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2B3AC347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3DE5AD14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059558D0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4B85D2F5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715B09CF" w14:textId="3443E416" w:rsidR="006B4C65" w:rsidRPr="006B4C65" w:rsidRDefault="006B4C65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08" w:type="dxa"/>
          </w:tcPr>
          <w:p w14:paraId="3F783773" w14:textId="09C75E02" w:rsidR="000D3CED" w:rsidRPr="00981E9C" w:rsidRDefault="00581AD2" w:rsidP="00581AD2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b/>
                <w:bCs/>
                <w:sz w:val="28"/>
                <w:szCs w:val="28"/>
              </w:rPr>
            </w:pPr>
            <w:r w:rsidRPr="00981E9C">
              <w:rPr>
                <w:b/>
                <w:bCs/>
                <w:sz w:val="28"/>
                <w:szCs w:val="28"/>
              </w:rPr>
              <w:t xml:space="preserve">Life </w:t>
            </w:r>
            <w:r w:rsidR="00A36C45">
              <w:rPr>
                <w:b/>
                <w:bCs/>
                <w:sz w:val="28"/>
                <w:szCs w:val="28"/>
              </w:rPr>
              <w:t xml:space="preserve">and prayer </w:t>
            </w:r>
            <w:r w:rsidRPr="00981E9C">
              <w:rPr>
                <w:b/>
                <w:bCs/>
                <w:sz w:val="28"/>
                <w:szCs w:val="28"/>
              </w:rPr>
              <w:t xml:space="preserve">rhythms </w:t>
            </w:r>
            <w:r w:rsidR="007B7EF7">
              <w:rPr>
                <w:b/>
                <w:bCs/>
                <w:sz w:val="28"/>
                <w:szCs w:val="28"/>
              </w:rPr>
              <w:t>– c</w:t>
            </w:r>
            <w:r w:rsidR="00821F72">
              <w:rPr>
                <w:b/>
                <w:bCs/>
                <w:sz w:val="28"/>
                <w:szCs w:val="28"/>
              </w:rPr>
              <w:t>ultiva</w:t>
            </w:r>
            <w:r w:rsidR="007B7EF7">
              <w:rPr>
                <w:b/>
                <w:bCs/>
                <w:sz w:val="28"/>
                <w:szCs w:val="28"/>
              </w:rPr>
              <w:t>ting space</w:t>
            </w:r>
          </w:p>
          <w:p w14:paraId="4C9436FF" w14:textId="3902E782" w:rsidR="00581AD2" w:rsidRPr="00981E9C" w:rsidRDefault="00581AD2" w:rsidP="00581AD2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D3CED" w14:paraId="430058F6" w14:textId="77777777" w:rsidTr="000D3CED">
        <w:tc>
          <w:tcPr>
            <w:tcW w:w="4508" w:type="dxa"/>
          </w:tcPr>
          <w:p w14:paraId="5205E766" w14:textId="77777777" w:rsidR="000D3CED" w:rsidRDefault="00FB0AF6" w:rsidP="00581AD2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b/>
                <w:bCs/>
                <w:sz w:val="28"/>
                <w:szCs w:val="28"/>
              </w:rPr>
            </w:pPr>
            <w:r w:rsidRPr="00981E9C">
              <w:rPr>
                <w:b/>
                <w:bCs/>
                <w:sz w:val="28"/>
                <w:szCs w:val="28"/>
              </w:rPr>
              <w:t>Capacity</w:t>
            </w:r>
          </w:p>
          <w:p w14:paraId="0DC631EA" w14:textId="77777777" w:rsidR="006B4C65" w:rsidRDefault="006B4C65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43D6D9AB" w14:textId="77777777" w:rsidR="006B4C65" w:rsidRDefault="006B4C65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769F89B1" w14:textId="77777777" w:rsidR="006B4C65" w:rsidRDefault="006B4C65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1D48A68A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68F19AEC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28A4C27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6F7D1BD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1B5106B3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15B33BCB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45E6413C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0FBB97C5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43A247FB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C0FAFC8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43EA38F6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65CCE110" w14:textId="24694C44" w:rsidR="006B4C65" w:rsidRPr="006B4C65" w:rsidRDefault="006B4C65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08" w:type="dxa"/>
          </w:tcPr>
          <w:p w14:paraId="2741EFF4" w14:textId="77777777" w:rsidR="000D3CED" w:rsidRPr="00981E9C" w:rsidRDefault="005941D6" w:rsidP="005941D6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b/>
                <w:bCs/>
                <w:sz w:val="28"/>
                <w:szCs w:val="28"/>
              </w:rPr>
            </w:pPr>
            <w:r w:rsidRPr="00981E9C">
              <w:rPr>
                <w:b/>
                <w:bCs/>
                <w:sz w:val="28"/>
                <w:szCs w:val="28"/>
              </w:rPr>
              <w:t>Prayer fitness and skills</w:t>
            </w:r>
          </w:p>
          <w:p w14:paraId="7FE3033E" w14:textId="0EE5F703" w:rsidR="005941D6" w:rsidRPr="00981E9C" w:rsidRDefault="005941D6" w:rsidP="005941D6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E02773" w14:paraId="1EC36973" w14:textId="77777777" w:rsidTr="000D3CED">
        <w:tc>
          <w:tcPr>
            <w:tcW w:w="4508" w:type="dxa"/>
          </w:tcPr>
          <w:p w14:paraId="55643183" w14:textId="77777777" w:rsidR="00E02773" w:rsidRPr="00E02773" w:rsidRDefault="00E02773" w:rsidP="00E02773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02773">
              <w:rPr>
                <w:b/>
                <w:bCs/>
                <w:sz w:val="28"/>
                <w:szCs w:val="28"/>
              </w:rPr>
              <w:lastRenderedPageBreak/>
              <w:t>IN THE PERSON</w:t>
            </w:r>
          </w:p>
          <w:p w14:paraId="4ABA7681" w14:textId="19F7FF0C" w:rsidR="00E02773" w:rsidRPr="00E02773" w:rsidRDefault="00E02773" w:rsidP="00E02773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08" w:type="dxa"/>
          </w:tcPr>
          <w:p w14:paraId="6E611DDC" w14:textId="3BE76EF0" w:rsidR="00E02773" w:rsidRPr="00E02773" w:rsidRDefault="00E02773" w:rsidP="00E02773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PRACTICALLY</w:t>
            </w:r>
          </w:p>
        </w:tc>
      </w:tr>
      <w:tr w:rsidR="000D3CED" w14:paraId="1082A072" w14:textId="77777777" w:rsidTr="000D3CED">
        <w:tc>
          <w:tcPr>
            <w:tcW w:w="4508" w:type="dxa"/>
          </w:tcPr>
          <w:p w14:paraId="12FBCA7E" w14:textId="77777777" w:rsidR="000D3CED" w:rsidRDefault="00981E9C" w:rsidP="005941D6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b/>
                <w:bCs/>
                <w:sz w:val="28"/>
                <w:szCs w:val="28"/>
              </w:rPr>
            </w:pPr>
            <w:r w:rsidRPr="00981E9C">
              <w:rPr>
                <w:b/>
                <w:bCs/>
                <w:sz w:val="28"/>
                <w:szCs w:val="28"/>
              </w:rPr>
              <w:t>Foundational Experience of Love</w:t>
            </w:r>
          </w:p>
          <w:p w14:paraId="4898D9AC" w14:textId="77777777" w:rsidR="006B4C65" w:rsidRDefault="006B4C65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70BFFDDA" w14:textId="77777777" w:rsidR="006B4C65" w:rsidRDefault="006B4C65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4662E3D8" w14:textId="77777777" w:rsidR="006B4C65" w:rsidRDefault="006B4C65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3986E27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76F411B4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2BA83429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7F3331C6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08845E96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397CD3F7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1C6BF47A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236C0F0B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C6FA1D9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22CD46D1" w14:textId="77777777" w:rsidR="009150D6" w:rsidRDefault="009150D6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2DEA9BE" w14:textId="77777777" w:rsidR="00E02773" w:rsidRDefault="00E02773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7F619D85" w14:textId="107A7EE5" w:rsidR="006B4C65" w:rsidRPr="006B4C65" w:rsidRDefault="006B4C65" w:rsidP="006B4C6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08" w:type="dxa"/>
          </w:tcPr>
          <w:p w14:paraId="5EE4F472" w14:textId="709AB96D" w:rsidR="000D3CED" w:rsidRPr="00981E9C" w:rsidRDefault="00981E9C" w:rsidP="00981E9C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b/>
                <w:bCs/>
                <w:sz w:val="28"/>
                <w:szCs w:val="28"/>
              </w:rPr>
            </w:pPr>
            <w:r w:rsidRPr="00981E9C">
              <w:rPr>
                <w:b/>
                <w:bCs/>
                <w:sz w:val="28"/>
                <w:szCs w:val="28"/>
              </w:rPr>
              <w:t>Prayer material and sessions</w:t>
            </w:r>
          </w:p>
        </w:tc>
      </w:tr>
    </w:tbl>
    <w:p w14:paraId="264834A9" w14:textId="77777777" w:rsidR="000D3CED" w:rsidRDefault="000D3CED" w:rsidP="000D3CED">
      <w:pPr>
        <w:spacing w:after="0" w:line="240" w:lineRule="auto"/>
        <w:rPr>
          <w:b/>
          <w:bCs/>
          <w:sz w:val="32"/>
          <w:szCs w:val="32"/>
        </w:rPr>
      </w:pPr>
    </w:p>
    <w:p w14:paraId="11F37A9B" w14:textId="77777777" w:rsidR="000D3CED" w:rsidRPr="000D3CED" w:rsidRDefault="000D3CED" w:rsidP="000D3CED">
      <w:pPr>
        <w:spacing w:after="0" w:line="240" w:lineRule="auto"/>
        <w:rPr>
          <w:b/>
          <w:bCs/>
          <w:sz w:val="32"/>
          <w:szCs w:val="32"/>
        </w:rPr>
      </w:pPr>
    </w:p>
    <w:p w14:paraId="01130A93" w14:textId="0C781335" w:rsidR="000D3CED" w:rsidRDefault="00F86E38" w:rsidP="000D3CED">
      <w:pPr>
        <w:pStyle w:val="ListParagraph"/>
        <w:numPr>
          <w:ilvl w:val="0"/>
          <w:numId w:val="5"/>
        </w:numPr>
        <w:spacing w:after="0" w:line="240" w:lineRule="auto"/>
        <w:ind w:left="0"/>
        <w:contextualSpacing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DISCERNING WHEN/IF TO FORMALLY START</w:t>
      </w:r>
    </w:p>
    <w:p w14:paraId="2195DC5B" w14:textId="77777777" w:rsidR="00F86E38" w:rsidRDefault="00F86E38" w:rsidP="00F86E38">
      <w:pPr>
        <w:spacing w:after="0" w:line="240" w:lineRule="auto"/>
        <w:rPr>
          <w:b/>
          <w:bCs/>
          <w:sz w:val="32"/>
          <w:szCs w:val="32"/>
        </w:rPr>
      </w:pPr>
    </w:p>
    <w:p w14:paraId="0AAF6626" w14:textId="77777777" w:rsidR="00F86E38" w:rsidRDefault="00F86E38" w:rsidP="00F86E38">
      <w:pPr>
        <w:spacing w:after="0" w:line="240" w:lineRule="auto"/>
        <w:rPr>
          <w:b/>
          <w:bCs/>
          <w:sz w:val="32"/>
          <w:szCs w:val="32"/>
        </w:rPr>
      </w:pPr>
    </w:p>
    <w:p w14:paraId="26289595" w14:textId="77777777" w:rsidR="00F86E38" w:rsidRDefault="00F86E38" w:rsidP="00F86E38">
      <w:pPr>
        <w:spacing w:after="0" w:line="240" w:lineRule="auto"/>
        <w:rPr>
          <w:b/>
          <w:bCs/>
          <w:sz w:val="32"/>
          <w:szCs w:val="32"/>
        </w:rPr>
      </w:pPr>
    </w:p>
    <w:p w14:paraId="44044E9B" w14:textId="77777777" w:rsidR="00F86E38" w:rsidRDefault="00F86E38" w:rsidP="00F86E38">
      <w:pPr>
        <w:spacing w:after="0" w:line="240" w:lineRule="auto"/>
        <w:rPr>
          <w:b/>
          <w:bCs/>
          <w:sz w:val="32"/>
          <w:szCs w:val="32"/>
        </w:rPr>
      </w:pPr>
    </w:p>
    <w:p w14:paraId="18CC891A" w14:textId="77777777" w:rsidR="00F86E38" w:rsidRPr="00F86E38" w:rsidRDefault="00F86E38" w:rsidP="00F86E38">
      <w:pPr>
        <w:spacing w:after="0" w:line="240" w:lineRule="auto"/>
        <w:rPr>
          <w:b/>
          <w:bCs/>
          <w:sz w:val="32"/>
          <w:szCs w:val="32"/>
        </w:rPr>
      </w:pPr>
    </w:p>
    <w:p w14:paraId="5F37ADFB" w14:textId="2B768939" w:rsidR="00821F72" w:rsidRPr="000D3CED" w:rsidRDefault="00821F72" w:rsidP="000D3CED">
      <w:pPr>
        <w:pStyle w:val="ListParagraph"/>
        <w:numPr>
          <w:ilvl w:val="0"/>
          <w:numId w:val="5"/>
        </w:numPr>
        <w:spacing w:after="0" w:line="240" w:lineRule="auto"/>
        <w:ind w:left="0"/>
        <w:contextualSpacing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 LAST FEW COMMENTS</w:t>
      </w:r>
    </w:p>
    <w:p w14:paraId="35443E25" w14:textId="77777777" w:rsidR="00E55C28" w:rsidRDefault="00E55C28" w:rsidP="00F95188">
      <w:pPr>
        <w:spacing w:after="0" w:line="240" w:lineRule="auto"/>
        <w:rPr>
          <w:sz w:val="32"/>
          <w:szCs w:val="32"/>
        </w:rPr>
      </w:pPr>
    </w:p>
    <w:p w14:paraId="7B0FF453" w14:textId="77777777" w:rsidR="00182EBF" w:rsidRDefault="00182EBF" w:rsidP="00F95188">
      <w:pPr>
        <w:spacing w:after="0" w:line="240" w:lineRule="auto"/>
        <w:rPr>
          <w:sz w:val="32"/>
          <w:szCs w:val="32"/>
        </w:rPr>
      </w:pPr>
    </w:p>
    <w:p w14:paraId="2950C47E" w14:textId="77777777" w:rsidR="00BA2C40" w:rsidRDefault="00BA2C40" w:rsidP="00F95188">
      <w:pPr>
        <w:spacing w:after="0" w:line="240" w:lineRule="auto"/>
        <w:rPr>
          <w:sz w:val="32"/>
          <w:szCs w:val="32"/>
        </w:rPr>
      </w:pPr>
    </w:p>
    <w:p w14:paraId="75499135" w14:textId="77777777" w:rsidR="00BA2C40" w:rsidRDefault="00BA2C40" w:rsidP="00F95188">
      <w:pPr>
        <w:spacing w:after="0" w:line="240" w:lineRule="auto"/>
        <w:rPr>
          <w:sz w:val="32"/>
          <w:szCs w:val="32"/>
        </w:rPr>
      </w:pPr>
    </w:p>
    <w:sectPr w:rsidR="00BA2C40" w:rsidSect="00F619D4">
      <w:headerReference w:type="default" r:id="rId8"/>
      <w:footerReference w:type="default" r:id="rId9"/>
      <w:footerReference w:type="first" r:id="rId10"/>
      <w:pgSz w:w="11906" w:h="16838"/>
      <w:pgMar w:top="222" w:right="1440" w:bottom="1440" w:left="1440" w:header="708" w:footer="11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9CBD8" w14:textId="77777777" w:rsidR="00EC4666" w:rsidRDefault="00EC4666" w:rsidP="00084D2D">
      <w:pPr>
        <w:spacing w:after="0" w:line="240" w:lineRule="auto"/>
      </w:pPr>
      <w:r>
        <w:separator/>
      </w:r>
    </w:p>
  </w:endnote>
  <w:endnote w:type="continuationSeparator" w:id="0">
    <w:p w14:paraId="5ED8EB21" w14:textId="77777777" w:rsidR="00EC4666" w:rsidRDefault="00EC4666" w:rsidP="00084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084D2D" w14:paraId="3E7F2599" w14:textId="77777777" w:rsidTr="00894F5A">
      <w:tc>
        <w:tcPr>
          <w:tcW w:w="4508" w:type="dxa"/>
          <w:vAlign w:val="center"/>
        </w:tcPr>
        <w:p w14:paraId="5EEF709D" w14:textId="77777777" w:rsidR="00084D2D" w:rsidRDefault="00084D2D" w:rsidP="00084D2D">
          <w:pPr>
            <w:pStyle w:val="Footer"/>
          </w:pPr>
          <w:r>
            <w:rPr>
              <w:b/>
              <w:noProof/>
              <w:sz w:val="32"/>
              <w:szCs w:val="32"/>
              <w:lang w:eastAsia="en-ZA"/>
            </w:rPr>
            <w:drawing>
              <wp:inline distT="0" distB="0" distL="0" distR="0" wp14:anchorId="1D5DF085" wp14:editId="37E0E99F">
                <wp:extent cx="1039557" cy="554400"/>
                <wp:effectExtent l="0" t="0" r="1905" b="4445"/>
                <wp:docPr id="2" name="Picture 2" descr="A close up of a sig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JISA GreyScale [Primary Logo] Grey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9557" cy="55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8" w:type="dxa"/>
          <w:vAlign w:val="bottom"/>
        </w:tcPr>
        <w:p w14:paraId="22C018AB" w14:textId="77777777" w:rsidR="00084D2D" w:rsidRPr="00084D2D" w:rsidRDefault="00084D2D" w:rsidP="00084D2D">
          <w:pPr>
            <w:pStyle w:val="Footer"/>
            <w:jc w:val="right"/>
            <w:rPr>
              <w:lang w:val="en-US"/>
            </w:rPr>
          </w:pPr>
          <w:r w:rsidRPr="00084D2D">
            <w:rPr>
              <w:rFonts w:ascii="Times New Roman" w:hAnsi="Times New Roman" w:cs="Times New Roman"/>
              <w:lang w:val="en-GB"/>
            </w:rPr>
            <w:t xml:space="preserve">Page </w:t>
          </w:r>
          <w:r w:rsidRPr="00084D2D">
            <w:rPr>
              <w:rFonts w:ascii="Times New Roman" w:hAnsi="Times New Roman" w:cs="Times New Roman"/>
              <w:lang w:val="en-GB"/>
            </w:rPr>
            <w:fldChar w:fldCharType="begin"/>
          </w:r>
          <w:r w:rsidRPr="00084D2D">
            <w:rPr>
              <w:rFonts w:ascii="Times New Roman" w:hAnsi="Times New Roman" w:cs="Times New Roman"/>
              <w:lang w:val="en-GB"/>
            </w:rPr>
            <w:instrText xml:space="preserve"> PAGE </w:instrText>
          </w:r>
          <w:r w:rsidRPr="00084D2D">
            <w:rPr>
              <w:rFonts w:ascii="Times New Roman" w:hAnsi="Times New Roman" w:cs="Times New Roman"/>
              <w:lang w:val="en-GB"/>
            </w:rPr>
            <w:fldChar w:fldCharType="separate"/>
          </w:r>
          <w:r w:rsidR="00FF6B74">
            <w:rPr>
              <w:rFonts w:ascii="Times New Roman" w:hAnsi="Times New Roman" w:cs="Times New Roman"/>
              <w:noProof/>
              <w:lang w:val="en-GB"/>
            </w:rPr>
            <w:t>7</w:t>
          </w:r>
          <w:r w:rsidRPr="00084D2D">
            <w:rPr>
              <w:rFonts w:ascii="Times New Roman" w:hAnsi="Times New Roman" w:cs="Times New Roman"/>
              <w:lang w:val="en-GB"/>
            </w:rPr>
            <w:fldChar w:fldCharType="end"/>
          </w:r>
          <w:r w:rsidRPr="00084D2D">
            <w:rPr>
              <w:rFonts w:ascii="Times New Roman" w:hAnsi="Times New Roman" w:cs="Times New Roman"/>
              <w:lang w:val="en-GB"/>
            </w:rPr>
            <w:t xml:space="preserve"> of </w:t>
          </w:r>
          <w:r w:rsidRPr="00084D2D">
            <w:rPr>
              <w:rFonts w:ascii="Times New Roman" w:hAnsi="Times New Roman" w:cs="Times New Roman"/>
              <w:lang w:val="en-GB"/>
            </w:rPr>
            <w:fldChar w:fldCharType="begin"/>
          </w:r>
          <w:r w:rsidRPr="00084D2D">
            <w:rPr>
              <w:rFonts w:ascii="Times New Roman" w:hAnsi="Times New Roman" w:cs="Times New Roman"/>
              <w:lang w:val="en-GB"/>
            </w:rPr>
            <w:instrText xml:space="preserve"> NUMPAGES </w:instrText>
          </w:r>
          <w:r w:rsidRPr="00084D2D">
            <w:rPr>
              <w:rFonts w:ascii="Times New Roman" w:hAnsi="Times New Roman" w:cs="Times New Roman"/>
              <w:lang w:val="en-GB"/>
            </w:rPr>
            <w:fldChar w:fldCharType="separate"/>
          </w:r>
          <w:r w:rsidR="00FF6B74">
            <w:rPr>
              <w:rFonts w:ascii="Times New Roman" w:hAnsi="Times New Roman" w:cs="Times New Roman"/>
              <w:noProof/>
              <w:lang w:val="en-GB"/>
            </w:rPr>
            <w:t>7</w:t>
          </w:r>
          <w:r w:rsidRPr="00084D2D">
            <w:rPr>
              <w:rFonts w:ascii="Times New Roman" w:hAnsi="Times New Roman" w:cs="Times New Roman"/>
              <w:lang w:val="en-GB"/>
            </w:rPr>
            <w:fldChar w:fldCharType="end"/>
          </w:r>
        </w:p>
      </w:tc>
    </w:tr>
  </w:tbl>
  <w:p w14:paraId="2ED23161" w14:textId="77777777" w:rsidR="00084D2D" w:rsidRPr="00084D2D" w:rsidRDefault="00084D2D" w:rsidP="00084D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084D2D" w14:paraId="6318BE2F" w14:textId="77777777" w:rsidTr="00894F5A">
      <w:tc>
        <w:tcPr>
          <w:tcW w:w="4508" w:type="dxa"/>
          <w:vAlign w:val="center"/>
        </w:tcPr>
        <w:p w14:paraId="0343B3F4" w14:textId="77777777" w:rsidR="00084D2D" w:rsidRDefault="00084D2D" w:rsidP="00084D2D">
          <w:pPr>
            <w:pStyle w:val="Footer"/>
          </w:pPr>
        </w:p>
      </w:tc>
      <w:tc>
        <w:tcPr>
          <w:tcW w:w="4508" w:type="dxa"/>
          <w:vAlign w:val="bottom"/>
        </w:tcPr>
        <w:p w14:paraId="575B42A6" w14:textId="77777777" w:rsidR="00084D2D" w:rsidRPr="00084D2D" w:rsidRDefault="00084D2D" w:rsidP="00084D2D">
          <w:pPr>
            <w:pStyle w:val="Footer"/>
            <w:jc w:val="right"/>
            <w:rPr>
              <w:lang w:val="en-US"/>
            </w:rPr>
          </w:pPr>
          <w:r w:rsidRPr="00084D2D">
            <w:rPr>
              <w:rFonts w:ascii="Times New Roman" w:hAnsi="Times New Roman" w:cs="Times New Roman"/>
              <w:lang w:val="en-GB"/>
            </w:rPr>
            <w:t xml:space="preserve">Page </w:t>
          </w:r>
          <w:r w:rsidRPr="00084D2D">
            <w:rPr>
              <w:rFonts w:ascii="Times New Roman" w:hAnsi="Times New Roman" w:cs="Times New Roman"/>
              <w:lang w:val="en-GB"/>
            </w:rPr>
            <w:fldChar w:fldCharType="begin"/>
          </w:r>
          <w:r w:rsidRPr="00084D2D">
            <w:rPr>
              <w:rFonts w:ascii="Times New Roman" w:hAnsi="Times New Roman" w:cs="Times New Roman"/>
              <w:lang w:val="en-GB"/>
            </w:rPr>
            <w:instrText xml:space="preserve"> PAGE </w:instrText>
          </w:r>
          <w:r w:rsidRPr="00084D2D">
            <w:rPr>
              <w:rFonts w:ascii="Times New Roman" w:hAnsi="Times New Roman" w:cs="Times New Roman"/>
              <w:lang w:val="en-GB"/>
            </w:rPr>
            <w:fldChar w:fldCharType="separate"/>
          </w:r>
          <w:r w:rsidR="008E31A6">
            <w:rPr>
              <w:rFonts w:ascii="Times New Roman" w:hAnsi="Times New Roman" w:cs="Times New Roman"/>
              <w:noProof/>
              <w:lang w:val="en-GB"/>
            </w:rPr>
            <w:t>1</w:t>
          </w:r>
          <w:r w:rsidRPr="00084D2D">
            <w:rPr>
              <w:rFonts w:ascii="Times New Roman" w:hAnsi="Times New Roman" w:cs="Times New Roman"/>
              <w:lang w:val="en-GB"/>
            </w:rPr>
            <w:fldChar w:fldCharType="end"/>
          </w:r>
          <w:r w:rsidRPr="00084D2D">
            <w:rPr>
              <w:rFonts w:ascii="Times New Roman" w:hAnsi="Times New Roman" w:cs="Times New Roman"/>
              <w:lang w:val="en-GB"/>
            </w:rPr>
            <w:t xml:space="preserve"> of </w:t>
          </w:r>
          <w:r w:rsidRPr="00084D2D">
            <w:rPr>
              <w:rFonts w:ascii="Times New Roman" w:hAnsi="Times New Roman" w:cs="Times New Roman"/>
              <w:lang w:val="en-GB"/>
            </w:rPr>
            <w:fldChar w:fldCharType="begin"/>
          </w:r>
          <w:r w:rsidRPr="00084D2D">
            <w:rPr>
              <w:rFonts w:ascii="Times New Roman" w:hAnsi="Times New Roman" w:cs="Times New Roman"/>
              <w:lang w:val="en-GB"/>
            </w:rPr>
            <w:instrText xml:space="preserve"> NUMPAGES </w:instrText>
          </w:r>
          <w:r w:rsidRPr="00084D2D">
            <w:rPr>
              <w:rFonts w:ascii="Times New Roman" w:hAnsi="Times New Roman" w:cs="Times New Roman"/>
              <w:lang w:val="en-GB"/>
            </w:rPr>
            <w:fldChar w:fldCharType="separate"/>
          </w:r>
          <w:r w:rsidR="008E31A6">
            <w:rPr>
              <w:rFonts w:ascii="Times New Roman" w:hAnsi="Times New Roman" w:cs="Times New Roman"/>
              <w:noProof/>
              <w:lang w:val="en-GB"/>
            </w:rPr>
            <w:t>7</w:t>
          </w:r>
          <w:r w:rsidRPr="00084D2D">
            <w:rPr>
              <w:rFonts w:ascii="Times New Roman" w:hAnsi="Times New Roman" w:cs="Times New Roman"/>
              <w:lang w:val="en-GB"/>
            </w:rPr>
            <w:fldChar w:fldCharType="end"/>
          </w:r>
        </w:p>
      </w:tc>
    </w:tr>
  </w:tbl>
  <w:p w14:paraId="474506C9" w14:textId="77777777" w:rsidR="00084D2D" w:rsidRPr="00084D2D" w:rsidRDefault="00084D2D" w:rsidP="00084D2D">
    <w:pPr>
      <w:pStyle w:val="Footer"/>
      <w:rPr>
        <w:rFonts w:ascii="Times New Roman" w:hAnsi="Times New Roman" w:cs="Times New Roman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3F867" w14:textId="77777777" w:rsidR="00EC4666" w:rsidRDefault="00EC4666" w:rsidP="00084D2D">
      <w:pPr>
        <w:spacing w:after="0" w:line="240" w:lineRule="auto"/>
      </w:pPr>
      <w:r>
        <w:separator/>
      </w:r>
    </w:p>
  </w:footnote>
  <w:footnote w:type="continuationSeparator" w:id="0">
    <w:p w14:paraId="3078E219" w14:textId="77777777" w:rsidR="00EC4666" w:rsidRDefault="00EC4666" w:rsidP="00084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B41A3" w14:textId="39B4B906" w:rsidR="00084D2D" w:rsidRDefault="00FD2D59" w:rsidP="00B807F9">
    <w:pPr>
      <w:pStyle w:val="Header"/>
      <w:tabs>
        <w:tab w:val="clear" w:pos="4513"/>
      </w:tabs>
      <w:rPr>
        <w:i/>
        <w:iCs/>
        <w:lang w:val="en-US"/>
      </w:rPr>
    </w:pPr>
    <w:r>
      <w:rPr>
        <w:i/>
        <w:iCs/>
        <w:lang w:val="en-US"/>
      </w:rPr>
      <w:t>I</w:t>
    </w:r>
    <w:r w:rsidR="00F06F23">
      <w:rPr>
        <w:i/>
        <w:iCs/>
        <w:lang w:val="en-US"/>
      </w:rPr>
      <w:t xml:space="preserve">SET </w:t>
    </w:r>
    <w:r w:rsidR="003F7899">
      <w:rPr>
        <w:i/>
        <w:iCs/>
        <w:lang w:val="en-US"/>
      </w:rPr>
      <w:t>26</w:t>
    </w:r>
    <w:r w:rsidR="00BC1EF2">
      <w:rPr>
        <w:i/>
        <w:iCs/>
        <w:lang w:val="en-US"/>
      </w:rPr>
      <w:t xml:space="preserve"> </w:t>
    </w:r>
    <w:r w:rsidR="00AA7BBA">
      <w:rPr>
        <w:i/>
        <w:iCs/>
        <w:lang w:val="en-US"/>
      </w:rPr>
      <w:t>March</w:t>
    </w:r>
    <w:r w:rsidR="00BC1EF2">
      <w:rPr>
        <w:i/>
        <w:iCs/>
        <w:lang w:val="en-US"/>
      </w:rPr>
      <w:t xml:space="preserve"> 202</w:t>
    </w:r>
    <w:r w:rsidR="003F7899">
      <w:rPr>
        <w:i/>
        <w:iCs/>
        <w:lang w:val="en-US"/>
      </w:rPr>
      <w:t>3</w:t>
    </w:r>
    <w:r w:rsidR="00F06F23">
      <w:rPr>
        <w:i/>
        <w:iCs/>
        <w:lang w:val="en-US"/>
      </w:rPr>
      <w:br/>
    </w:r>
    <w:r w:rsidR="0042694D">
      <w:rPr>
        <w:i/>
        <w:iCs/>
        <w:lang w:val="en-US"/>
      </w:rPr>
      <w:t>Disposition Days in the Giving of the Spiritual Exercises</w:t>
    </w:r>
    <w:r w:rsidR="00084D2D" w:rsidRPr="00084D2D">
      <w:rPr>
        <w:i/>
        <w:iCs/>
        <w:lang w:val="en-US"/>
      </w:rPr>
      <w:tab/>
    </w:r>
    <w:r>
      <w:rPr>
        <w:i/>
        <w:iCs/>
        <w:lang w:val="en-US"/>
      </w:rPr>
      <w:t>Adri-Marie van Heerden</w:t>
    </w:r>
  </w:p>
  <w:p w14:paraId="5091FEF4" w14:textId="77777777" w:rsidR="00084D2D" w:rsidRPr="00084D2D" w:rsidRDefault="00084D2D" w:rsidP="00084D2D">
    <w:pPr>
      <w:pStyle w:val="Header"/>
      <w:pBdr>
        <w:bottom w:val="single" w:sz="4" w:space="1" w:color="auto"/>
      </w:pBdr>
      <w:rPr>
        <w:i/>
        <w:i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D30B0"/>
    <w:multiLevelType w:val="multilevel"/>
    <w:tmpl w:val="09A455DE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7" w:hanging="363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363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363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2" w:hanging="363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9" w:hanging="363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6" w:hanging="363"/>
      </w:pPr>
      <w:rPr>
        <w:rFonts w:hint="default"/>
      </w:rPr>
    </w:lvl>
  </w:abstractNum>
  <w:abstractNum w:abstractNumId="1" w15:restartNumberingAfterBreak="0">
    <w:nsid w:val="08612E6E"/>
    <w:multiLevelType w:val="hybridMultilevel"/>
    <w:tmpl w:val="F13AE390"/>
    <w:lvl w:ilvl="0" w:tplc="55BC6F6C">
      <w:start w:val="2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7207F"/>
    <w:multiLevelType w:val="hybridMultilevel"/>
    <w:tmpl w:val="330E06F0"/>
    <w:lvl w:ilvl="0" w:tplc="1C090011">
      <w:start w:val="1"/>
      <w:numFmt w:val="decimal"/>
      <w:lvlText w:val="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A754B"/>
    <w:multiLevelType w:val="hybridMultilevel"/>
    <w:tmpl w:val="1E54E196"/>
    <w:lvl w:ilvl="0" w:tplc="7390B7F2">
      <w:start w:val="3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46638"/>
    <w:multiLevelType w:val="hybridMultilevel"/>
    <w:tmpl w:val="947829C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B39B9"/>
    <w:multiLevelType w:val="multilevel"/>
    <w:tmpl w:val="39F4BD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" w15:restartNumberingAfterBreak="0">
    <w:nsid w:val="2BE0767F"/>
    <w:multiLevelType w:val="hybridMultilevel"/>
    <w:tmpl w:val="DC72B9C6"/>
    <w:lvl w:ilvl="0" w:tplc="19DC7E4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F7091"/>
    <w:multiLevelType w:val="hybridMultilevel"/>
    <w:tmpl w:val="29A62BF4"/>
    <w:lvl w:ilvl="0" w:tplc="92B81F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76A48"/>
    <w:multiLevelType w:val="hybridMultilevel"/>
    <w:tmpl w:val="DD36F23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D458F"/>
    <w:multiLevelType w:val="multilevel"/>
    <w:tmpl w:val="7E2E2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0E47B3"/>
    <w:multiLevelType w:val="hybridMultilevel"/>
    <w:tmpl w:val="BA666FA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E2477"/>
    <w:multiLevelType w:val="hybridMultilevel"/>
    <w:tmpl w:val="5FC46854"/>
    <w:lvl w:ilvl="0" w:tplc="BF326D68">
      <w:start w:val="4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149CB"/>
    <w:multiLevelType w:val="hybridMultilevel"/>
    <w:tmpl w:val="3C3C598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362856"/>
    <w:multiLevelType w:val="hybridMultilevel"/>
    <w:tmpl w:val="790052A0"/>
    <w:lvl w:ilvl="0" w:tplc="45DC7D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754015"/>
    <w:multiLevelType w:val="hybridMultilevel"/>
    <w:tmpl w:val="3DC899A6"/>
    <w:lvl w:ilvl="0" w:tplc="19B8FAE6">
      <w:start w:val="5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921559"/>
    <w:multiLevelType w:val="hybridMultilevel"/>
    <w:tmpl w:val="BB44984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C3792F"/>
    <w:multiLevelType w:val="hybridMultilevel"/>
    <w:tmpl w:val="36083196"/>
    <w:lvl w:ilvl="0" w:tplc="CC94FD7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2C211C"/>
    <w:multiLevelType w:val="hybridMultilevel"/>
    <w:tmpl w:val="BE960F38"/>
    <w:lvl w:ilvl="0" w:tplc="43FA5C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766237">
    <w:abstractNumId w:val="4"/>
  </w:num>
  <w:num w:numId="2" w16cid:durableId="1480027951">
    <w:abstractNumId w:val="10"/>
  </w:num>
  <w:num w:numId="3" w16cid:durableId="558176033">
    <w:abstractNumId w:val="15"/>
  </w:num>
  <w:num w:numId="4" w16cid:durableId="10190865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9030936">
    <w:abstractNumId w:val="0"/>
  </w:num>
  <w:num w:numId="6" w16cid:durableId="1499072755">
    <w:abstractNumId w:val="9"/>
  </w:num>
  <w:num w:numId="7" w16cid:durableId="843790055">
    <w:abstractNumId w:val="8"/>
  </w:num>
  <w:num w:numId="8" w16cid:durableId="1584294517">
    <w:abstractNumId w:val="12"/>
  </w:num>
  <w:num w:numId="9" w16cid:durableId="466552055">
    <w:abstractNumId w:val="7"/>
  </w:num>
  <w:num w:numId="10" w16cid:durableId="2116975814">
    <w:abstractNumId w:val="2"/>
  </w:num>
  <w:num w:numId="11" w16cid:durableId="515509740">
    <w:abstractNumId w:val="5"/>
  </w:num>
  <w:num w:numId="12" w16cid:durableId="1057315641">
    <w:abstractNumId w:val="17"/>
  </w:num>
  <w:num w:numId="13" w16cid:durableId="1476291462">
    <w:abstractNumId w:val="16"/>
  </w:num>
  <w:num w:numId="14" w16cid:durableId="1796681182">
    <w:abstractNumId w:val="6"/>
  </w:num>
  <w:num w:numId="15" w16cid:durableId="1250309370">
    <w:abstractNumId w:val="13"/>
  </w:num>
  <w:num w:numId="16" w16cid:durableId="996375840">
    <w:abstractNumId w:val="1"/>
  </w:num>
  <w:num w:numId="17" w16cid:durableId="543061952">
    <w:abstractNumId w:val="3"/>
  </w:num>
  <w:num w:numId="18" w16cid:durableId="1059786983">
    <w:abstractNumId w:val="11"/>
  </w:num>
  <w:num w:numId="19" w16cid:durableId="17001633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0B8"/>
    <w:rsid w:val="00081EE2"/>
    <w:rsid w:val="00084D2D"/>
    <w:rsid w:val="0009369E"/>
    <w:rsid w:val="000B7C2E"/>
    <w:rsid w:val="000C022F"/>
    <w:rsid w:val="000D3CED"/>
    <w:rsid w:val="001049C0"/>
    <w:rsid w:val="00114625"/>
    <w:rsid w:val="00124E5E"/>
    <w:rsid w:val="00176E6B"/>
    <w:rsid w:val="00182EBF"/>
    <w:rsid w:val="00201525"/>
    <w:rsid w:val="00222001"/>
    <w:rsid w:val="00232887"/>
    <w:rsid w:val="00254082"/>
    <w:rsid w:val="002734CC"/>
    <w:rsid w:val="002821D5"/>
    <w:rsid w:val="002928CC"/>
    <w:rsid w:val="002E321F"/>
    <w:rsid w:val="0030279E"/>
    <w:rsid w:val="00304829"/>
    <w:rsid w:val="00341ED1"/>
    <w:rsid w:val="003A49DB"/>
    <w:rsid w:val="003C0FDE"/>
    <w:rsid w:val="003C366A"/>
    <w:rsid w:val="003F7899"/>
    <w:rsid w:val="0042694D"/>
    <w:rsid w:val="00457B09"/>
    <w:rsid w:val="004B0ED8"/>
    <w:rsid w:val="004D0CDB"/>
    <w:rsid w:val="0053657B"/>
    <w:rsid w:val="00536C5E"/>
    <w:rsid w:val="00581AD2"/>
    <w:rsid w:val="005941D6"/>
    <w:rsid w:val="005C5792"/>
    <w:rsid w:val="00603F63"/>
    <w:rsid w:val="00696FDB"/>
    <w:rsid w:val="006A5A77"/>
    <w:rsid w:val="006B4C65"/>
    <w:rsid w:val="007220BF"/>
    <w:rsid w:val="00725313"/>
    <w:rsid w:val="00750B5C"/>
    <w:rsid w:val="00777C05"/>
    <w:rsid w:val="007835DA"/>
    <w:rsid w:val="007B7EF7"/>
    <w:rsid w:val="00810ABB"/>
    <w:rsid w:val="00821F72"/>
    <w:rsid w:val="00867AB7"/>
    <w:rsid w:val="008B0D95"/>
    <w:rsid w:val="008E31A6"/>
    <w:rsid w:val="008E5300"/>
    <w:rsid w:val="009150D6"/>
    <w:rsid w:val="00932D64"/>
    <w:rsid w:val="00981E9C"/>
    <w:rsid w:val="009C5E42"/>
    <w:rsid w:val="00A300B8"/>
    <w:rsid w:val="00A36C45"/>
    <w:rsid w:val="00A5173B"/>
    <w:rsid w:val="00A657CC"/>
    <w:rsid w:val="00A82D3E"/>
    <w:rsid w:val="00AA7BBA"/>
    <w:rsid w:val="00AB4229"/>
    <w:rsid w:val="00AB5EB3"/>
    <w:rsid w:val="00B60892"/>
    <w:rsid w:val="00B807F9"/>
    <w:rsid w:val="00BA2C40"/>
    <w:rsid w:val="00BA3890"/>
    <w:rsid w:val="00BC1EF2"/>
    <w:rsid w:val="00BD52C7"/>
    <w:rsid w:val="00C223C8"/>
    <w:rsid w:val="00C379FB"/>
    <w:rsid w:val="00C45E6E"/>
    <w:rsid w:val="00C93CDE"/>
    <w:rsid w:val="00CB055D"/>
    <w:rsid w:val="00CB0613"/>
    <w:rsid w:val="00CE48CB"/>
    <w:rsid w:val="00CF1D68"/>
    <w:rsid w:val="00D36DFD"/>
    <w:rsid w:val="00D9462B"/>
    <w:rsid w:val="00DC49CF"/>
    <w:rsid w:val="00DD199C"/>
    <w:rsid w:val="00DD4B63"/>
    <w:rsid w:val="00DD7109"/>
    <w:rsid w:val="00E02773"/>
    <w:rsid w:val="00E32599"/>
    <w:rsid w:val="00E55C28"/>
    <w:rsid w:val="00E84F66"/>
    <w:rsid w:val="00EA6F17"/>
    <w:rsid w:val="00EC4666"/>
    <w:rsid w:val="00EE7D69"/>
    <w:rsid w:val="00F06F23"/>
    <w:rsid w:val="00F134FC"/>
    <w:rsid w:val="00F619D4"/>
    <w:rsid w:val="00F86E38"/>
    <w:rsid w:val="00F95188"/>
    <w:rsid w:val="00FB0AF6"/>
    <w:rsid w:val="00FB5A01"/>
    <w:rsid w:val="00FD2D59"/>
    <w:rsid w:val="00F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B3C02A"/>
  <w15:chartTrackingRefBased/>
  <w15:docId w15:val="{5181A950-5BFD-46E8-8DC1-A7C368653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F66"/>
    <w:pPr>
      <w:spacing w:line="256" w:lineRule="auto"/>
    </w:pPr>
  </w:style>
  <w:style w:type="paragraph" w:styleId="Heading3">
    <w:name w:val="heading 3"/>
    <w:basedOn w:val="Normal"/>
    <w:link w:val="Heading3Char"/>
    <w:semiHidden/>
    <w:unhideWhenUsed/>
    <w:qFormat/>
    <w:rsid w:val="00AB5EB3"/>
    <w:pPr>
      <w:spacing w:before="420" w:after="0" w:line="240" w:lineRule="auto"/>
      <w:outlineLvl w:val="2"/>
    </w:pPr>
    <w:rPr>
      <w:rFonts w:ascii="Verdana" w:eastAsia="Times New Roman" w:hAnsi="Verdana" w:cs="Times New Roman"/>
      <w:b/>
      <w:b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4F66"/>
    <w:pPr>
      <w:ind w:left="720"/>
      <w:contextualSpacing/>
    </w:pPr>
  </w:style>
  <w:style w:type="table" w:styleId="TableGrid">
    <w:name w:val="Table Grid"/>
    <w:basedOn w:val="TableNormal"/>
    <w:uiPriority w:val="39"/>
    <w:rsid w:val="00696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4D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4D2D"/>
  </w:style>
  <w:style w:type="paragraph" w:styleId="Footer">
    <w:name w:val="footer"/>
    <w:basedOn w:val="Normal"/>
    <w:link w:val="FooterChar"/>
    <w:uiPriority w:val="99"/>
    <w:unhideWhenUsed/>
    <w:rsid w:val="00084D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4D2D"/>
  </w:style>
  <w:style w:type="character" w:customStyle="1" w:styleId="Heading3Char">
    <w:name w:val="Heading 3 Char"/>
    <w:basedOn w:val="DefaultParagraphFont"/>
    <w:link w:val="Heading3"/>
    <w:semiHidden/>
    <w:rsid w:val="00AB5EB3"/>
    <w:rPr>
      <w:rFonts w:ascii="Verdana" w:eastAsia="Times New Roman" w:hAnsi="Verdana" w:cs="Times New Roman"/>
      <w:b/>
      <w:bCs/>
      <w:sz w:val="28"/>
      <w:szCs w:val="28"/>
      <w:lang w:val="en-US"/>
    </w:rPr>
  </w:style>
  <w:style w:type="character" w:customStyle="1" w:styleId="mediumtitle">
    <w:name w:val="mediumtitle"/>
    <w:rsid w:val="00AB5EB3"/>
    <w:rPr>
      <w:rFonts w:ascii="Verdana" w:hAnsi="Verdana" w:hint="default"/>
      <w:b/>
      <w:bCs/>
      <w:color w:val="6666CC"/>
      <w:sz w:val="21"/>
      <w:szCs w:val="21"/>
    </w:rPr>
  </w:style>
  <w:style w:type="character" w:customStyle="1" w:styleId="smalltitle">
    <w:name w:val="smalltitle"/>
    <w:rsid w:val="00AB5EB3"/>
    <w:rPr>
      <w:rFonts w:ascii="Verdana" w:hAnsi="Verdana" w:hint="default"/>
      <w:b/>
      <w:bCs/>
      <w:color w:val="6666CC"/>
      <w:sz w:val="18"/>
      <w:szCs w:val="18"/>
    </w:rPr>
  </w:style>
  <w:style w:type="character" w:customStyle="1" w:styleId="verse-num">
    <w:name w:val="verse-num"/>
    <w:rsid w:val="00AB5EB3"/>
    <w:rPr>
      <w:rFonts w:ascii="Verdana" w:hAnsi="Verdana" w:hint="default"/>
      <w:b/>
      <w:bCs/>
      <w:sz w:val="19"/>
      <w:szCs w:val="19"/>
    </w:rPr>
  </w:style>
  <w:style w:type="character" w:customStyle="1" w:styleId="footnote">
    <w:name w:val="footnote"/>
    <w:rsid w:val="00AB5EB3"/>
    <w:rPr>
      <w:rFonts w:ascii="Verdana" w:hAnsi="Verdana" w:hint="default"/>
      <w:color w:val="666666"/>
      <w:sz w:val="19"/>
      <w:szCs w:val="19"/>
    </w:rPr>
  </w:style>
  <w:style w:type="character" w:customStyle="1" w:styleId="woc">
    <w:name w:val="woc"/>
    <w:basedOn w:val="DefaultParagraphFont"/>
    <w:rsid w:val="00AB5EB3"/>
  </w:style>
  <w:style w:type="character" w:customStyle="1" w:styleId="verse-numwoc">
    <w:name w:val="verse-num woc"/>
    <w:basedOn w:val="DefaultParagraphFont"/>
    <w:rsid w:val="00AB5EB3"/>
  </w:style>
  <w:style w:type="paragraph" w:styleId="BalloonText">
    <w:name w:val="Balloon Text"/>
    <w:basedOn w:val="Normal"/>
    <w:link w:val="BalloonTextChar"/>
    <w:uiPriority w:val="99"/>
    <w:semiHidden/>
    <w:unhideWhenUsed/>
    <w:rsid w:val="008E3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1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9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marie\Sync\My%20Synced%20Desktop\Handou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Handout Template</Template>
  <TotalTime>1</TotalTime>
  <Pages>4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Jesuit Institute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Adri-Marie van Heerden</cp:lastModifiedBy>
  <cp:revision>3</cp:revision>
  <cp:lastPrinted>2020-02-27T11:05:00Z</cp:lastPrinted>
  <dcterms:created xsi:type="dcterms:W3CDTF">2023-03-24T13:51:00Z</dcterms:created>
  <dcterms:modified xsi:type="dcterms:W3CDTF">2023-03-24T13:52:00Z</dcterms:modified>
</cp:coreProperties>
</file>